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Edgbaston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Edgbaston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Edgbaston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Edgbaston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Edgbaston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Edgbaston are estimated to have a score of 1-2 on the PGSI (low-risk gambling), whilst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67.6% </w:t>
      </w:r>
      <w:r w:rsidRPr="004747BF">
        <w:rPr>
          <w:rFonts w:ascii="Libre Franklin Light" w:eastAsia="Times New Roman" w:hAnsi="Libre Franklin Light" w:cs="Calibri Light"/>
        </w:rPr>
        <w:t xml:space="preserve">of those respondents classified as PGSI 8+ in Birmingham Edgbaston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Edgbaston is estimated to be </w:t>
      </w:r>
      <w:r w:rsidRPr="00773DF7">
        <w:rPr>
          <w:rFonts w:ascii="Libre Franklin Light" w:eastAsia="Times New Roman" w:hAnsi="Libre Franklin Light" w:cs="Calibri Light"/>
          <w:b/>
          <w:bCs/>
          <w:color w:val="C45911" w:themeColor="accent2" w:themeShade="BF"/>
        </w:rPr>
        <w:t xml:space="preserve">£4,566,507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Edgbaston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Edgbaston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Edgbaston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Edgbaston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Edgba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Edgbaston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Edgba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Edgbaston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Edgbaston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Edgba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Edgbaston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Edgbaston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Edgbaston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Edgbaston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Edgbaston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Edgbaston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£4,566,507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Edgbaston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£74,381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£1,538,239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£110,194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£30,992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£56,819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£2,755,882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£4,566,507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Edgbaston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Edgbaston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Edgbaston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Edgbaston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Edgbaston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Edgbaston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Edgbaston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Edgbaston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32.5%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Edgbaston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Edgbaston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Edgbaston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Edgbaston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64590EF-DFED-4C84-A8BB-E783723CCD8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